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Pr="008C1C5C" w:rsidRDefault="008C1C5C" w:rsidP="008C1C5C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2862EC">
        <w:rPr>
          <w:b/>
        </w:rPr>
        <w:t>21:</w:t>
      </w:r>
      <w:bookmarkStart w:id="1" w:name="_GoBack"/>
      <w:bookmarkEnd w:id="1"/>
      <w:r w:rsidR="002862EC">
        <w:rPr>
          <w:b/>
        </w:rPr>
        <w:t xml:space="preserve"> Multidimensional Scaling</w:t>
      </w:r>
    </w:p>
    <w:p w:rsidR="002862EC" w:rsidRPr="002862EC" w:rsidRDefault="002862EC" w:rsidP="002862EC">
      <w:pPr>
        <w:jc w:val="center"/>
      </w:pPr>
      <w:bookmarkStart w:id="2" w:name="_AMO_799356378"/>
      <w:r w:rsidRPr="002862EC">
        <w:t>Multidimensional Scaling:  Data=WORK.UNIVDIST2.DATA</w:t>
      </w:r>
    </w:p>
    <w:p w:rsidR="002862EC" w:rsidRPr="002862EC" w:rsidRDefault="002862EC" w:rsidP="002862EC">
      <w:pPr>
        <w:jc w:val="center"/>
      </w:pPr>
      <w:r w:rsidRPr="002862EC">
        <w:t>Shape=TRIANGLE Condition=MATRIX Level=ORDINAL</w:t>
      </w:r>
    </w:p>
    <w:p w:rsidR="002862EC" w:rsidRPr="002862EC" w:rsidRDefault="002862EC" w:rsidP="002862EC">
      <w:pPr>
        <w:jc w:val="center"/>
      </w:pPr>
      <w:r w:rsidRPr="002862EC">
        <w:t>Coef=IDENTITY Dimension=2 Formula=1 Fit=2</w:t>
      </w:r>
    </w:p>
    <w:bookmarkEnd w:id="2"/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  <w:bookmarkStart w:id="3" w:name="_AMO_448027692"/>
      <w:r w:rsidRPr="002862EC">
        <w:t xml:space="preserve"> Mconverge=0.01 Gconverge=0.01 Maxiter=100 Over=2 Ridge=0.0001</w:t>
      </w:r>
    </w:p>
    <w:bookmarkEnd w:id="3"/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93"/>
        <w:gridCol w:w="1167"/>
        <w:gridCol w:w="1022"/>
        <w:gridCol w:w="1099"/>
        <w:gridCol w:w="1214"/>
        <w:gridCol w:w="1095"/>
      </w:tblGrid>
      <w:tr w:rsidR="002862EC" w:rsidRPr="002862EC" w:rsidTr="00A579EE">
        <w:trPr>
          <w:jc w:val="center"/>
        </w:trPr>
        <w:tc>
          <w:tcPr>
            <w:tcW w:w="0" w:type="auto"/>
            <w:vMerge w:val="restart"/>
            <w:vAlign w:val="bottom"/>
          </w:tcPr>
          <w:p w:rsidR="002862EC" w:rsidRPr="002862EC" w:rsidRDefault="002862EC" w:rsidP="002862EC">
            <w:pPr>
              <w:jc w:val="right"/>
            </w:pPr>
            <w:bookmarkStart w:id="4" w:name="_AMO_403699261"/>
            <w:r w:rsidRPr="002862EC">
              <w:t>Iteration</w:t>
            </w:r>
          </w:p>
        </w:tc>
        <w:tc>
          <w:tcPr>
            <w:tcW w:w="0" w:type="auto"/>
            <w:vMerge w:val="restart"/>
            <w:vAlign w:val="bottom"/>
          </w:tcPr>
          <w:p w:rsidR="002862EC" w:rsidRPr="002862EC" w:rsidRDefault="002862EC" w:rsidP="002862EC">
            <w:r w:rsidRPr="002862EC">
              <w:t>Type</w:t>
            </w:r>
          </w:p>
        </w:tc>
        <w:tc>
          <w:tcPr>
            <w:tcW w:w="0" w:type="auto"/>
            <w:vMerge w:val="restart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Badness-</w:t>
            </w:r>
          </w:p>
          <w:p w:rsidR="002862EC" w:rsidRPr="002862EC" w:rsidRDefault="002862EC" w:rsidP="002862EC">
            <w:pPr>
              <w:jc w:val="right"/>
            </w:pPr>
            <w:r w:rsidRPr="002862EC">
              <w:t>of-Fit</w:t>
            </w:r>
          </w:p>
          <w:p w:rsidR="002862EC" w:rsidRPr="002862EC" w:rsidRDefault="002862EC" w:rsidP="002862EC">
            <w:pPr>
              <w:jc w:val="right"/>
            </w:pPr>
            <w:r w:rsidRPr="002862EC">
              <w:t>Criterion</w:t>
            </w:r>
          </w:p>
        </w:tc>
        <w:tc>
          <w:tcPr>
            <w:tcW w:w="0" w:type="auto"/>
            <w:vMerge w:val="restart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Change in</w:t>
            </w:r>
          </w:p>
          <w:p w:rsidR="002862EC" w:rsidRPr="002862EC" w:rsidRDefault="002862EC" w:rsidP="002862EC">
            <w:pPr>
              <w:jc w:val="right"/>
            </w:pPr>
            <w:r w:rsidRPr="002862EC">
              <w:t>Criterion</w:t>
            </w:r>
          </w:p>
        </w:tc>
        <w:tc>
          <w:tcPr>
            <w:tcW w:w="0" w:type="auto"/>
            <w:gridSpan w:val="2"/>
            <w:vAlign w:val="bottom"/>
          </w:tcPr>
          <w:p w:rsidR="002862EC" w:rsidRPr="002862EC" w:rsidRDefault="002862EC" w:rsidP="002862EC">
            <w:pPr>
              <w:jc w:val="center"/>
            </w:pPr>
            <w:r w:rsidRPr="002862EC">
              <w:t>Convergence Measures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Merge/>
            <w:vAlign w:val="bottom"/>
          </w:tcPr>
          <w:p w:rsidR="002862EC" w:rsidRPr="002862EC" w:rsidRDefault="002862EC" w:rsidP="002862E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2862EC" w:rsidRPr="002862EC" w:rsidRDefault="002862EC" w:rsidP="002862EC"/>
        </w:tc>
        <w:tc>
          <w:tcPr>
            <w:tcW w:w="0" w:type="auto"/>
            <w:vMerge/>
            <w:vAlign w:val="bottom"/>
          </w:tcPr>
          <w:p w:rsidR="002862EC" w:rsidRPr="002862EC" w:rsidRDefault="002862EC" w:rsidP="002862E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2862EC" w:rsidRPr="002862EC" w:rsidRDefault="002862EC" w:rsidP="002862EC">
            <w:pPr>
              <w:jc w:val="right"/>
            </w:pP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Gradient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Initial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0.1994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0.1045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0.0949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0.1318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0.8556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2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Gau-New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0.0533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0.0512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0.0391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0.0141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0.0358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0.5953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4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Gau-New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0.0383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0.000813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5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0.0253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0.0130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0.0274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0.5156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6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Gau-New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0.0239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0.001416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7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0.0190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0.004852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0.0143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0.4059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8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Gau-New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0.0183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0.000671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9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Monotone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0.0155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0.002894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0.009847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0.3311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Gau-New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0.0146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0.000867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.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0.005456</w:t>
            </w:r>
          </w:p>
        </w:tc>
      </w:tr>
      <w:bookmarkEnd w:id="4"/>
    </w:tbl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259"/>
      </w:tblGrid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bookmarkStart w:id="5" w:name="_AMO_397616202"/>
            <w:r w:rsidRPr="002862EC">
              <w:t>Convergence criteria are satisfied.</w:t>
            </w:r>
          </w:p>
        </w:tc>
      </w:tr>
      <w:bookmarkEnd w:id="5"/>
    </w:tbl>
    <w:p w:rsidR="002862EC" w:rsidRPr="002862EC" w:rsidRDefault="002862EC" w:rsidP="002862EC">
      <w:pPr>
        <w:jc w:val="center"/>
      </w:pPr>
    </w:p>
    <w:p w:rsidR="002862EC" w:rsidRDefault="002862EC">
      <w:r>
        <w:br w:type="page"/>
      </w:r>
    </w:p>
    <w:p w:rsidR="002862EC" w:rsidRPr="002862EC" w:rsidRDefault="002862EC" w:rsidP="002862E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19"/>
        <w:gridCol w:w="690"/>
        <w:gridCol w:w="690"/>
      </w:tblGrid>
      <w:tr w:rsidR="002862EC" w:rsidRPr="002862EC" w:rsidTr="00A579EE">
        <w:trPr>
          <w:jc w:val="center"/>
        </w:trPr>
        <w:tc>
          <w:tcPr>
            <w:tcW w:w="0" w:type="auto"/>
            <w:gridSpan w:val="3"/>
            <w:vAlign w:val="bottom"/>
          </w:tcPr>
          <w:p w:rsidR="002862EC" w:rsidRPr="002862EC" w:rsidRDefault="002862EC" w:rsidP="002862EC">
            <w:pPr>
              <w:jc w:val="center"/>
            </w:pPr>
            <w:bookmarkStart w:id="6" w:name="_AMO_740899469"/>
            <w:r w:rsidRPr="002862EC">
              <w:t>Configuration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/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Dim1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Dim2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Aqua Fresh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1.62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0.40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Crest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1.63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-0.10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Colgate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1.61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-0.07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Aim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1.20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0.29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Gleem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-0.88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0.18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Plus White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-0.80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0.46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Ultra Brite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-1.33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0.29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Close-Up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-1.39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-0.02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Pepsodent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-1.35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0.29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r w:rsidRPr="002862EC">
              <w:t>Sensodyne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-0.32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-1.72</w:t>
            </w:r>
          </w:p>
        </w:tc>
      </w:tr>
      <w:bookmarkEnd w:id="6"/>
    </w:tbl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  <w:bookmarkStart w:id="7" w:name="_AMO_162095200"/>
      <w:r w:rsidRPr="002862EC">
        <w:t>Multidimensional Scaling:  Data=WORK.UNIVDIST2.DATA</w:t>
      </w:r>
    </w:p>
    <w:p w:rsidR="002862EC" w:rsidRPr="002862EC" w:rsidRDefault="002862EC" w:rsidP="002862EC">
      <w:pPr>
        <w:jc w:val="center"/>
      </w:pPr>
      <w:r w:rsidRPr="002862EC">
        <w:t>Shape=TRIANGLE Condition=MATRIX Level=ORDINAL</w:t>
      </w:r>
    </w:p>
    <w:p w:rsidR="002862EC" w:rsidRPr="002862EC" w:rsidRDefault="002862EC" w:rsidP="002862EC">
      <w:pPr>
        <w:jc w:val="center"/>
      </w:pPr>
      <w:r w:rsidRPr="002862EC">
        <w:t>Coef=IDENTITY Dimension=2 Formula=1 Fit=2</w:t>
      </w:r>
    </w:p>
    <w:bookmarkEnd w:id="7"/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48"/>
        <w:gridCol w:w="1367"/>
        <w:gridCol w:w="865"/>
        <w:gridCol w:w="1118"/>
        <w:gridCol w:w="1284"/>
        <w:gridCol w:w="1475"/>
        <w:gridCol w:w="1244"/>
        <w:gridCol w:w="1435"/>
      </w:tblGrid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bookmarkStart w:id="8" w:name="_AMO_206438197"/>
            <w:r w:rsidRPr="002862EC">
              <w:t>_MATRIX_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Number of Nonmissing Data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Weight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Badness-of-Fit Criterion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Distance Correlation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Uncorrected Distance Correlation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Fit Correlation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Uncorrected Fit Correlation</w:t>
            </w:r>
          </w:p>
        </w:tc>
      </w:tr>
      <w:tr w:rsidR="002862EC" w:rsidRPr="002862EC" w:rsidTr="00A579EE">
        <w:trPr>
          <w:jc w:val="center"/>
        </w:trPr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45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1.00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0.01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1.00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1.00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1.00</w:t>
            </w:r>
          </w:p>
        </w:tc>
        <w:tc>
          <w:tcPr>
            <w:tcW w:w="0" w:type="auto"/>
            <w:vAlign w:val="bottom"/>
          </w:tcPr>
          <w:p w:rsidR="002862EC" w:rsidRPr="002862EC" w:rsidRDefault="002862EC" w:rsidP="002862EC">
            <w:pPr>
              <w:jc w:val="right"/>
            </w:pPr>
            <w:r w:rsidRPr="002862EC">
              <w:t>1.00</w:t>
            </w:r>
          </w:p>
        </w:tc>
      </w:tr>
      <w:bookmarkEnd w:id="8"/>
    </w:tbl>
    <w:p w:rsidR="002862EC" w:rsidRPr="002862EC" w:rsidRDefault="002862EC" w:rsidP="002862EC">
      <w:pPr>
        <w:jc w:val="center"/>
      </w:pPr>
    </w:p>
    <w:p w:rsidR="002862EC" w:rsidRPr="002862EC" w:rsidRDefault="002862EC" w:rsidP="002862EC">
      <w:pPr>
        <w:jc w:val="center"/>
      </w:pPr>
    </w:p>
    <w:p w:rsidR="008C1C5C" w:rsidRPr="008C1C5C" w:rsidRDefault="008C1C5C" w:rsidP="008C1C5C">
      <w:pPr>
        <w:jc w:val="center"/>
      </w:pPr>
    </w:p>
    <w:bookmarkEnd w:id="0"/>
    <w:p w:rsidR="008C1C5C" w:rsidRDefault="008C1C5C" w:rsidP="00E63B17">
      <w:pPr>
        <w:jc w:val="center"/>
      </w:pPr>
    </w:p>
    <w:sectPr w:rsidR="008C1C5C" w:rsidSect="005C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722" w:rsidRDefault="00FE5722" w:rsidP="00BD32CA">
      <w:pPr>
        <w:spacing w:after="0" w:line="240" w:lineRule="auto"/>
      </w:pPr>
      <w:r>
        <w:separator/>
      </w:r>
    </w:p>
  </w:endnote>
  <w:endnote w:type="continuationSeparator" w:id="0">
    <w:p w:rsidR="00FE5722" w:rsidRDefault="00FE5722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2EC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722" w:rsidRDefault="00FE5722" w:rsidP="00BD32CA">
      <w:pPr>
        <w:spacing w:after="0" w:line="240" w:lineRule="auto"/>
      </w:pPr>
      <w:r>
        <w:separator/>
      </w:r>
    </w:p>
  </w:footnote>
  <w:footnote w:type="continuationSeparator" w:id="0">
    <w:p w:rsidR="00FE5722" w:rsidRDefault="00FE5722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2862EC"/>
    <w:rsid w:val="00416992"/>
    <w:rsid w:val="00542255"/>
    <w:rsid w:val="005C6EC8"/>
    <w:rsid w:val="008C1C5C"/>
    <w:rsid w:val="00A8176C"/>
    <w:rsid w:val="00AB3D46"/>
    <w:rsid w:val="00AE422A"/>
    <w:rsid w:val="00AF6EF8"/>
    <w:rsid w:val="00BC21FF"/>
    <w:rsid w:val="00BD32CA"/>
    <w:rsid w:val="00E63B17"/>
    <w:rsid w:val="00FE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49EF2F-6B04-4408-A3A3-F9F3BED6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21 MDS.docx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2017-03-06T21:41:00Z</dcterms:created>
  <dcterms:modified xsi:type="dcterms:W3CDTF">2017-03-06T21:41:00Z</dcterms:modified>
</cp:coreProperties>
</file>